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6AAD" w:rsidRPr="00FA46A5" w:rsidRDefault="00D46AAD" w:rsidP="00FA46A5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FA46A5">
        <w:rPr>
          <w:rFonts w:ascii="Times New Roman" w:hAnsi="Times New Roman"/>
          <w:color w:val="000000"/>
          <w:sz w:val="28"/>
          <w:szCs w:val="28"/>
          <w:lang w:eastAsia="ru-RU"/>
        </w:rPr>
        <w:t>Федеральным законом от 11.10.2018 №360-ФЗ внесены изменения в Трудовой кодекс Российской Федерации. Так, с 22 октября 2018 года работники, у которых трое и более детей младше 12 лет, смогут выбирать даты отпуска по своему усмотрению.</w:t>
      </w:r>
    </w:p>
    <w:p w:rsidR="00D46AAD" w:rsidRPr="00FA46A5" w:rsidRDefault="00D46AAD" w:rsidP="00FA46A5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FA46A5">
        <w:rPr>
          <w:rFonts w:ascii="Times New Roman" w:hAnsi="Times New Roman"/>
          <w:color w:val="000000"/>
          <w:sz w:val="28"/>
          <w:szCs w:val="28"/>
          <w:lang w:eastAsia="ru-RU"/>
        </w:rPr>
        <w:t>Благодаря изменениям многодетные родители пополнят список работников, которым отпуск предоставляется без очереди. В частности, согласно ст.122 ТК РФ до истечения шести месяцев непрерывной работы оплачиваемый отпуск по заявлению работника должен быть предоставлен: женщинам - перед отпуском по беременности и родам или непосредственно после него; работникам в возрасте до восемнадцати лет; работникам, усыновившим ребенка (детей) в возрасте до трех месяцев; в других случаях, предусмотренных федеральными законами. Либо в соответствии со ст.123 ТК РФ по желанию мужа ежегодный отпуск ему предоставляется в период нахождения его жены в отпуске по беременности и родам независимо от времени его непрерывной работы у данного работодателя.</w:t>
      </w:r>
    </w:p>
    <w:p w:rsidR="00D46AAD" w:rsidRPr="00FA46A5" w:rsidRDefault="00D46AAD" w:rsidP="00FA46A5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FA46A5">
        <w:rPr>
          <w:rFonts w:ascii="Times New Roman" w:hAnsi="Times New Roman"/>
          <w:color w:val="000000"/>
          <w:sz w:val="28"/>
          <w:szCs w:val="28"/>
          <w:lang w:eastAsia="ru-RU"/>
        </w:rPr>
        <w:t>Если работник имеет право на выбор, при составлении графика отпусков целесообразно предложить ему написать заявление о том, в какое время он хотел бы получить отпуск. При наличии такого заявления и учете пожелания работника при составлении графика изменить впоследствии время использования отпуска можно только по взаимному согласию сторон. Если работодатель не соблюдает требование законодательства о предоставлении отпуска отдельным категориям работников в удобное для них время либо нарушает утвержденный график отпусков, работники вправе обратиться за защитой в органы по рассмотрению трудовых споров - комиссию по трудовым спорам или суд. Данное положение следует из ст.ст.382, 391 ТК РФ.</w:t>
      </w:r>
    </w:p>
    <w:p w:rsidR="00D46AAD" w:rsidRDefault="00D46AAD">
      <w:bookmarkStart w:id="0" w:name="_GoBack"/>
      <w:bookmarkEnd w:id="0"/>
    </w:p>
    <w:p w:rsidR="00D46AAD" w:rsidRPr="00FA16EC" w:rsidRDefault="00D46AAD" w:rsidP="00FA46A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Помощник прокурора района                                                         С.В. Васильева</w:t>
      </w:r>
    </w:p>
    <w:p w:rsidR="00D46AAD" w:rsidRDefault="00D46AAD" w:rsidP="00FA46A5"/>
    <w:sectPr w:rsidR="00D46AAD" w:rsidSect="002300C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E51C1"/>
    <w:rsid w:val="002300C6"/>
    <w:rsid w:val="008674CF"/>
    <w:rsid w:val="009300D6"/>
    <w:rsid w:val="009B1C50"/>
    <w:rsid w:val="009E51C1"/>
    <w:rsid w:val="00D46AAD"/>
    <w:rsid w:val="00FA16EC"/>
    <w:rsid w:val="00FA46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00C6"/>
    <w:pPr>
      <w:spacing w:after="160" w:line="259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029648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5</TotalTime>
  <Pages>1</Pages>
  <Words>262</Words>
  <Characters>1500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PC-038</cp:lastModifiedBy>
  <cp:revision>3</cp:revision>
  <dcterms:created xsi:type="dcterms:W3CDTF">2019-01-28T14:09:00Z</dcterms:created>
  <dcterms:modified xsi:type="dcterms:W3CDTF">2019-01-30T08:43:00Z</dcterms:modified>
</cp:coreProperties>
</file>